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Derbyshire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Derbyshire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Derbyshire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Derbyshire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Derbyshire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Derbyshire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South Derbyshire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Derbyshire is estimated to be </w:t>
      </w:r>
      <w:r w:rsidRPr="00773DF7">
        <w:rPr>
          <w:rFonts w:ascii="Libre Franklin Light" w:eastAsia="Times New Roman" w:hAnsi="Libre Franklin Light" w:cs="Calibri Light"/>
          <w:b/>
          <w:bCs/>
          <w:color w:val="C45911" w:themeColor="accent2" w:themeShade="BF"/>
        </w:rPr>
        <w:t xml:space="preserve">£1,554,790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Derbyshire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Derbyshire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Derby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Derbyshire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Derby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Derbyshire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Derbyshire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Derby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Derbyshire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Derbyshire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Derbyshire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Derbyshire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Derbyshire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Derbyshire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£1,554,790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Derbyshire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£25,325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£523,735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£37,519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£938,314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£1,554,790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Derbyshire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Derbyshire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Derbyshire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Derbyshire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Derbyshire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Derbyshire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Derbyshire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Derbyshire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6357C68-6551-4D93-900A-4DE8EED7C7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